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32EB8">
        <w:rPr>
          <w:rFonts w:cs="Arial"/>
          <w:b/>
          <w:caps/>
          <w:sz w:val="28"/>
          <w:szCs w:val="28"/>
        </w:rPr>
        <w:t>1503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A6741" w:rsidP="008A674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A6741">
              <w:rPr>
                <w:rFonts w:cs="Arial"/>
                <w:sz w:val="20"/>
                <w:szCs w:val="20"/>
              </w:rPr>
              <w:t>Solicita providências visando à implantação de postes, com respectivos braços e luminárias, na Rua Dr</w:t>
            </w:r>
            <w:r>
              <w:rPr>
                <w:rFonts w:cs="Arial"/>
                <w:sz w:val="20"/>
                <w:szCs w:val="20"/>
              </w:rPr>
              <w:t xml:space="preserve">a. </w:t>
            </w:r>
            <w:r w:rsidRPr="008A6741">
              <w:rPr>
                <w:rFonts w:cs="Arial"/>
                <w:sz w:val="20"/>
                <w:szCs w:val="20"/>
              </w:rPr>
              <w:t>Thalita Monique Toledo Soares de Morais, no Bairro Bandeira Branca II.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A6741" w:rsidRPr="008A6741">
        <w:rPr>
          <w:rFonts w:cs="Arial"/>
        </w:rPr>
        <w:t>à implantação de postes, com respectivos braços e luminárias, na Rua Dr</w:t>
      </w:r>
      <w:r w:rsidR="008A6741">
        <w:rPr>
          <w:rFonts w:cs="Arial"/>
        </w:rPr>
        <w:t>a.</w:t>
      </w:r>
      <w:r w:rsidR="008A6741" w:rsidRPr="008A6741">
        <w:rPr>
          <w:rFonts w:cs="Arial"/>
        </w:rPr>
        <w:t xml:space="preserve"> Thalita Monique Toledo Soares de Morais, no Bairro Bandeira Branca II.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A6741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A6741">
        <w:rPr>
          <w:rFonts w:cs="Arial"/>
        </w:rPr>
        <w:t>26 de agosto de 2020.</w:t>
      </w:r>
    </w:p>
    <w:p w:rsidR="008A6741" w:rsidRDefault="008A6741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A6741" w:rsidRDefault="008A6741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A6741" w:rsidRPr="005D429C" w:rsidRDefault="008A6741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8A6741" w:rsidRPr="00F17248" w:rsidRDefault="008A6741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8A6741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71D" w:rsidRDefault="003B571D">
      <w:r>
        <w:separator/>
      </w:r>
    </w:p>
  </w:endnote>
  <w:endnote w:type="continuationSeparator" w:id="0">
    <w:p w:rsidR="003B571D" w:rsidRDefault="003B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71D" w:rsidRDefault="003B571D">
      <w:r>
        <w:separator/>
      </w:r>
    </w:p>
  </w:footnote>
  <w:footnote w:type="continuationSeparator" w:id="0">
    <w:p w:rsidR="003B571D" w:rsidRDefault="003B5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6397B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397B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571D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2EB8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A6741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19D17-5D35-4410-B1DF-8365755A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2020-08-24T12:22:00Z</cp:lastPrinted>
  <dcterms:created xsi:type="dcterms:W3CDTF">2020-08-24T12:22:00Z</dcterms:created>
  <dcterms:modified xsi:type="dcterms:W3CDTF">2020-08-24T12:23:00Z</dcterms:modified>
</cp:coreProperties>
</file>